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Endausbau Käthe-Paulus-Straße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088/2025-TBA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Endausbau der Straße Käthe-Paulus-Straße.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